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приказу </w:t>
      </w:r>
      <w:r w:rsidR="0051723E">
        <w:rPr>
          <w:rFonts w:ascii="Times New Roman" w:hAnsi="Times New Roman"/>
          <w:sz w:val="28"/>
          <w:szCs w:val="28"/>
          <w:lang w:val="ru-RU"/>
        </w:rPr>
        <w:t>комитета</w:t>
      </w:r>
      <w:r>
        <w:rPr>
          <w:rFonts w:ascii="Times New Roman" w:hAnsi="Times New Roman"/>
          <w:sz w:val="28"/>
          <w:szCs w:val="28"/>
          <w:lang w:val="ru-RU"/>
        </w:rPr>
        <w:t xml:space="preserve"> здравоохранения Волгоградской области</w:t>
      </w: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</w:p>
    <w:p w:rsidR="00154FA9" w:rsidRPr="00E1002E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  <w:t xml:space="preserve">   </w:t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  <w:t xml:space="preserve">   </w:t>
      </w: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, с разбивкой по трем уровням оказания медицинской помощи</w:t>
      </w: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0"/>
        <w:gridCol w:w="4962"/>
        <w:gridCol w:w="4536"/>
      </w:tblGrid>
      <w:tr w:rsidR="004B087D" w:rsidRPr="002F5A98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 xml:space="preserve">1 уровень </w:t>
            </w:r>
            <w:r w:rsidRPr="00167DF5">
              <w:rPr>
                <w:rFonts w:ascii="Times New Roman" w:hAnsi="Times New Roman"/>
                <w:lang w:val="ru-RU"/>
              </w:rPr>
              <w:t xml:space="preserve"> </w:t>
            </w:r>
          </w:p>
          <w:p w:rsidR="00154FA9" w:rsidRPr="00167DF5" w:rsidRDefault="00F822D0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оказание преимущественно специализированной (за исключением высокотехнологичной) медицинской помощи (в медицинских организациях, имеющих 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</w:p>
        </w:tc>
        <w:tc>
          <w:tcPr>
            <w:tcW w:w="4536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67DF5">
              <w:rPr>
                <w:rFonts w:ascii="Times New Roman" w:hAnsi="Times New Roman"/>
                <w:lang w:val="ru-RU"/>
              </w:rPr>
              <w:t>оказание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4B087D" w:rsidRPr="002F5A98" w:rsidTr="001D627F">
        <w:trPr>
          <w:cantSplit/>
          <w:trHeight w:val="428"/>
        </w:trPr>
        <w:tc>
          <w:tcPr>
            <w:tcW w:w="5120" w:type="dxa"/>
          </w:tcPr>
          <w:p w:rsidR="001657B2" w:rsidRPr="00E91DE9" w:rsidRDefault="001657B2" w:rsidP="002F5A98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</w:t>
            </w:r>
            <w:r w:rsidRPr="00E91DE9">
              <w:rPr>
                <w:rFonts w:ascii="Times New Roman" w:hAnsi="Times New Roman"/>
              </w:rPr>
              <w:t xml:space="preserve"> "</w:t>
            </w:r>
            <w:r w:rsidR="002F5A98">
              <w:rPr>
                <w:rFonts w:ascii="Times New Roman" w:hAnsi="Times New Roman"/>
                <w:lang w:val="ru-RU"/>
              </w:rPr>
              <w:t>Поликлиника</w:t>
            </w:r>
            <w:bookmarkStart w:id="0" w:name="_GoBack"/>
            <w:bookmarkEnd w:id="0"/>
            <w:r w:rsidRPr="00E91DE9">
              <w:rPr>
                <w:rFonts w:ascii="Times New Roman" w:hAnsi="Times New Roman"/>
              </w:rPr>
              <w:t xml:space="preserve"> № 18"</w:t>
            </w:r>
          </w:p>
        </w:tc>
        <w:tc>
          <w:tcPr>
            <w:tcW w:w="4962" w:type="dxa"/>
          </w:tcPr>
          <w:p w:rsidR="001657B2" w:rsidRPr="00167DF5" w:rsidRDefault="001657B2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1657B2" w:rsidRPr="00167DF5" w:rsidRDefault="001657B2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1. 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A24BFF" w:rsidRPr="002F5A98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инфекционная больница № 2", г. Волжский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2. 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A24BFF" w:rsidRPr="002F5A98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детская клиническая инфекционная больница",  Волгоград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3. 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A24BFF" w:rsidRPr="00167DF5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A24BFF" w:rsidRPr="00167DF5" w:rsidRDefault="00A24BFF" w:rsidP="004C28EA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Центр по профилактике и борьбе со СПИД и инфекционными заболеваниями", Волгоград"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4. Государственное бюджетное учреждение здравоохранения "Волгоградский областной клинический перинатальный центр № 1 им. Л.И. Ушаковой", г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олжский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"Волгоградская областная клиническая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поликлиника", Волгоград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5. 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5"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наркологический диспансер" 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6. Государственное бюджетное учреждение здравоохранения "Волгоградский областной  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уронефрологический</w:t>
            </w:r>
            <w:proofErr w:type="spellEnd"/>
            <w:r w:rsidRPr="00167DF5">
              <w:rPr>
                <w:rFonts w:ascii="Times New Roman" w:hAnsi="Times New Roman"/>
                <w:lang w:val="ru-RU"/>
              </w:rPr>
              <w:t xml:space="preserve"> центр" 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12"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7. 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противотуберкулезный диспансер" 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8. 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30"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больница № 1", Калачевский район, ст. Ложки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9. Государственное учреждение здравоохранения "Клиническая больница № 5" 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Консультативно-диагностическая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2"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больница № 2" 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10. Государственное учреждение здравоохранения "Клиническая больница скорой медицинской помощи № 7" 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"Больница № 22"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 xml:space="preserve">Государственное бюджетное учреждение здравоохранения "Волгоградская областная детская клиническая </w:t>
            </w:r>
            <w:proofErr w:type="gramStart"/>
            <w:r w:rsidRPr="00167DF5">
              <w:rPr>
                <w:rFonts w:ascii="Times New Roman" w:hAnsi="Times New Roman"/>
              </w:rPr>
              <w:t>психиатрическая</w:t>
            </w:r>
            <w:proofErr w:type="gramEnd"/>
            <w:r w:rsidRPr="00167DF5">
              <w:rPr>
                <w:rFonts w:ascii="Times New Roman" w:hAnsi="Times New Roman"/>
              </w:rPr>
              <w:t xml:space="preserve">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11. 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3"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12. Государственное учреждение здравоохранения "Городская клиническая больница № 1"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"Стоматологическая поликлиника № 7"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13. Государственное учреждение здравоохранения "Клиническая больница № 12"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8"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14. Государственное учреждение здравоохранения "Клиническая больница № 4"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9"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</w:t>
            </w:r>
            <w:r w:rsidRPr="00167DF5">
              <w:rPr>
                <w:rFonts w:ascii="Times New Roman" w:hAnsi="Times New Roman"/>
              </w:rPr>
              <w:t xml:space="preserve"> </w:t>
            </w:r>
            <w:proofErr w:type="spellStart"/>
            <w:r w:rsidRPr="00167DF5">
              <w:rPr>
                <w:rFonts w:ascii="Times New Roman" w:hAnsi="Times New Roman"/>
              </w:rPr>
              <w:t>учреждение</w:t>
            </w:r>
            <w:proofErr w:type="spellEnd"/>
            <w:r w:rsidRPr="00167DF5">
              <w:rPr>
                <w:rFonts w:ascii="Times New Roman" w:hAnsi="Times New Roman"/>
              </w:rPr>
              <w:t xml:space="preserve"> </w:t>
            </w:r>
            <w:proofErr w:type="spellStart"/>
            <w:r w:rsidRPr="00167DF5">
              <w:rPr>
                <w:rFonts w:ascii="Times New Roman" w:hAnsi="Times New Roman"/>
              </w:rPr>
              <w:t>здравоохранения</w:t>
            </w:r>
            <w:proofErr w:type="spellEnd"/>
            <w:r w:rsidRPr="00167DF5">
              <w:rPr>
                <w:rFonts w:ascii="Times New Roman" w:hAnsi="Times New Roman"/>
              </w:rPr>
              <w:t xml:space="preserve"> "Больница № 16"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15. Государственное учреждение здравоохранения "Клиническая больница скорой медицинской помощи № 15"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10"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r>
              <w:rPr>
                <w:rFonts w:ascii="Times New Roman" w:hAnsi="Times New Roman"/>
                <w:lang w:val="ru-RU"/>
              </w:rPr>
              <w:t>Детская больница № 1</w:t>
            </w:r>
            <w:r w:rsidRPr="00167DF5">
              <w:rPr>
                <w:rFonts w:ascii="Times New Roman" w:hAnsi="Times New Roman"/>
                <w:lang w:val="ru-RU"/>
              </w:rPr>
              <w:t xml:space="preserve">" 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16. 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F5287C" w:rsidRPr="00167DF5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11"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"Родильный дом № 1" 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17. Государственное бюджетное учреждение здравоохранения "Городская клиническая больница № 1 им. С. З. Фишера"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12"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"Клинический родильный дом № 2" 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"Родильный дом № 4"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864149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г. Камышина "Городская больница № 1"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городская больница г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амышина"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"Камышинская детская 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больница"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"Больница № 24"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городская стоматологическая поликлиника"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Урюпинская центральная районная больница имени В.Ф. Жогова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кожно-венерологический диспансер"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г. Камышина "Стоматологическая поликлиника № 1" 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1204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F5287C" w:rsidRPr="00167DF5" w:rsidRDefault="00F5287C" w:rsidP="0007389C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="00C625B1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"Фроловская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поликлиника" </w:t>
            </w:r>
          </w:p>
        </w:tc>
        <w:tc>
          <w:tcPr>
            <w:tcW w:w="4962" w:type="dxa"/>
          </w:tcPr>
          <w:p w:rsidR="00F5287C" w:rsidRPr="00167DF5" w:rsidRDefault="00F5287C" w:rsidP="00F5287C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здравоохранения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 Алексеевского муниципального района</w:t>
            </w:r>
          </w:p>
        </w:tc>
        <w:tc>
          <w:tcPr>
            <w:tcW w:w="4962" w:type="dxa"/>
          </w:tcPr>
          <w:p w:rsidR="00F5287C" w:rsidRPr="00167DF5" w:rsidRDefault="00F5287C" w:rsidP="004071AE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4071AE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Городищенская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894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Даниловская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"Еланская стоматологическая поликлиника"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pStyle w:val="affa"/>
              <w:ind w:left="0"/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"Иловлинская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Киквидзенская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Котельниковская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"Калачевская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Клетского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 Котовского муниципального района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"Котовская стоматологическая поликлиника"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Ленинская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1177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Нехаевская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Николаевская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Новоаннинская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ind w:left="36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Октябрьская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 Руднянского муниципального района Волгоградской области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 Руднянского муниципального района"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Светлоярская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Светлоярского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"Серафимовичская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"Среднеахтубинская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Старополтавская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Чернышковская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здравоохранения "Палласовская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центральная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районная больница"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Суровикинского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района", Волгоградская область, город Суровикино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детский санаторий", Волгоград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детский противотуберкулезный санаторий № 3", Волгоград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2F5A98" w:rsidTr="001D627F">
        <w:trPr>
          <w:cantSplit/>
          <w:trHeight w:val="428"/>
        </w:trPr>
        <w:tc>
          <w:tcPr>
            <w:tcW w:w="5120" w:type="dxa"/>
          </w:tcPr>
          <w:p w:rsidR="00F5287C" w:rsidRPr="00E91DE9" w:rsidRDefault="00F5287C" w:rsidP="001241C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"Медицинский центр"</w:t>
            </w:r>
          </w:p>
        </w:tc>
        <w:tc>
          <w:tcPr>
            <w:tcW w:w="4962" w:type="dxa"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F5287C" w:rsidRPr="00167DF5" w:rsidRDefault="00F5287C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F5287C" w:rsidRPr="00167DF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F5287C" w:rsidRPr="00167DF5" w:rsidRDefault="00F5287C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167DF5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F5287C" w:rsidRPr="002F5A98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F5287C" w:rsidRPr="00167DF5" w:rsidRDefault="00F5287C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167DF5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F5287C" w:rsidRPr="002F5A98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F5287C" w:rsidRPr="00167DF5" w:rsidRDefault="00F5287C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F5287C" w:rsidRPr="00167DF5" w:rsidRDefault="00F5287C" w:rsidP="002471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F5287C" w:rsidRPr="00167DF5" w:rsidRDefault="00F5287C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18. 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F5287C" w:rsidRPr="002F5A98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F5287C" w:rsidRPr="00167DF5" w:rsidRDefault="00F5287C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F5287C" w:rsidRPr="00167DF5" w:rsidRDefault="00F5287C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F5287C" w:rsidRPr="00167DF5" w:rsidRDefault="00F5287C" w:rsidP="00276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19. </w:t>
            </w:r>
            <w:r>
              <w:rPr>
                <w:rFonts w:ascii="Times New Roman" w:hAnsi="Times New Roman"/>
                <w:lang w:val="ru-RU" w:eastAsia="ru-RU"/>
              </w:rPr>
              <w:t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 Федорова" Министерства здравоохранения Российской Федерации</w:t>
            </w:r>
          </w:p>
        </w:tc>
      </w:tr>
      <w:tr w:rsidR="00F5287C" w:rsidRPr="002F5A98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F5287C" w:rsidRPr="00167DF5" w:rsidRDefault="00F5287C" w:rsidP="00C95D87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F5287C" w:rsidRPr="002F5A98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F5287C" w:rsidRPr="00167DF5" w:rsidRDefault="00F5287C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F5287C" w:rsidRPr="00167DF5" w:rsidRDefault="00F5287C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F5287C" w:rsidRPr="00167DF5" w:rsidRDefault="00F5287C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20. </w:t>
            </w:r>
            <w:r w:rsidRPr="00167DF5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Pr="00167DF5">
              <w:rPr>
                <w:rFonts w:ascii="Times New Roman" w:hAnsi="Times New Roman"/>
                <w:lang w:val="ru-RU"/>
              </w:rPr>
              <w:t xml:space="preserve"> "Волгоградский медицинский клинический центр Федерального медико-биологического агентства"</w:t>
            </w:r>
          </w:p>
        </w:tc>
      </w:tr>
      <w:tr w:rsidR="0048308E" w:rsidRPr="002F5A98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48308E" w:rsidRPr="00167DF5" w:rsidRDefault="0048308E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48308E" w:rsidRPr="00167DF5" w:rsidRDefault="0048308E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48308E" w:rsidRPr="00167DF5" w:rsidRDefault="0048308E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21. </w:t>
            </w:r>
            <w:r w:rsidRPr="00DD4F95">
              <w:rPr>
                <w:rFonts w:ascii="Times New Roman" w:hAnsi="Times New Roman"/>
                <w:lang w:val="ru-RU"/>
              </w:rPr>
              <w:t>Федеральное государственное бюджетное учреждение "Северо-Кавказский федеральный научно-клинический центр" Федерального медико-биологического агентства"</w:t>
            </w:r>
          </w:p>
        </w:tc>
      </w:tr>
      <w:tr w:rsidR="00F5287C" w:rsidRPr="002F5A98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5287C" w:rsidRPr="00167DF5" w:rsidRDefault="00F5287C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Министерства обороны Российской Федерации</w:t>
            </w:r>
          </w:p>
        </w:tc>
      </w:tr>
      <w:tr w:rsidR="00F5287C" w:rsidRPr="002F5A98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F5287C" w:rsidRPr="00167DF5" w:rsidRDefault="00F5287C" w:rsidP="002471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F5287C" w:rsidRPr="00167DF5" w:rsidRDefault="00F5287C" w:rsidP="00BA1A6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F5287C" w:rsidRPr="00167DF5" w:rsidRDefault="00F5287C" w:rsidP="0048308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48308E">
              <w:rPr>
                <w:rFonts w:ascii="Times New Roman" w:hAnsi="Times New Roman"/>
                <w:lang w:val="ru-RU"/>
              </w:rPr>
              <w:t>2</w:t>
            </w:r>
            <w:r w:rsidRPr="00167DF5">
              <w:rPr>
                <w:rFonts w:ascii="Times New Roman" w:hAnsi="Times New Roman"/>
                <w:lang w:val="ru-RU"/>
              </w:rPr>
              <w:t xml:space="preserve">. Федеральное государственное </w:t>
            </w:r>
            <w:r>
              <w:rPr>
                <w:rFonts w:ascii="Times New Roman" w:hAnsi="Times New Roman"/>
                <w:lang w:val="ru-RU"/>
              </w:rPr>
              <w:t>бюджетно</w:t>
            </w:r>
            <w:r w:rsidRPr="00167DF5">
              <w:rPr>
                <w:rFonts w:ascii="Times New Roman" w:hAnsi="Times New Roman"/>
                <w:lang w:val="ru-RU"/>
              </w:rPr>
              <w:t>е учреждение "413 военный  госпиталь" Министерства обороны Российской Федерации</w:t>
            </w:r>
          </w:p>
        </w:tc>
      </w:tr>
      <w:tr w:rsidR="00F5287C" w:rsidRPr="002F5A98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F5287C" w:rsidRPr="00167DF5" w:rsidRDefault="00F5287C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F5287C" w:rsidRPr="002F5A98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F5287C" w:rsidRPr="00F96737" w:rsidRDefault="00F5287C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F5287C" w:rsidRPr="00F96737" w:rsidRDefault="00F5287C" w:rsidP="00C625B1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F96737">
              <w:rPr>
                <w:rFonts w:ascii="Times New Roman" w:hAnsi="Times New Roman"/>
                <w:lang w:val="ru-RU"/>
              </w:rPr>
              <w:t>3</w:t>
            </w:r>
            <w:r w:rsidR="00C625B1" w:rsidRPr="00F96737">
              <w:rPr>
                <w:rFonts w:ascii="Times New Roman" w:hAnsi="Times New Roman"/>
                <w:lang w:val="ru-RU"/>
              </w:rPr>
              <w:t>2</w:t>
            </w:r>
            <w:r w:rsidRPr="00F96737">
              <w:rPr>
                <w:rFonts w:ascii="Times New Roman" w:hAnsi="Times New Roman"/>
                <w:lang w:val="ru-RU"/>
              </w:rPr>
              <w:t>. 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F5287C" w:rsidRPr="00F96737" w:rsidRDefault="00F5287C" w:rsidP="00247156">
            <w:pPr>
              <w:rPr>
                <w:rFonts w:ascii="Times New Roman" w:hAnsi="Times New Roman"/>
                <w:highlight w:val="red"/>
                <w:lang w:val="ru-RU"/>
              </w:rPr>
            </w:pPr>
          </w:p>
        </w:tc>
      </w:tr>
      <w:tr w:rsidR="00F5287C" w:rsidRPr="00E91DE9" w:rsidTr="0048308E">
        <w:trPr>
          <w:cantSplit/>
          <w:trHeight w:val="260"/>
        </w:trPr>
        <w:tc>
          <w:tcPr>
            <w:tcW w:w="14618" w:type="dxa"/>
            <w:gridSpan w:val="3"/>
          </w:tcPr>
          <w:p w:rsidR="00F5287C" w:rsidRPr="00F96737" w:rsidRDefault="0048308E" w:rsidP="00247156">
            <w:pPr>
              <w:jc w:val="center"/>
              <w:rPr>
                <w:rFonts w:ascii="Times New Roman" w:hAnsi="Times New Roman"/>
                <w:highlight w:val="red"/>
                <w:lang w:val="ru-RU"/>
              </w:rPr>
            </w:pPr>
            <w:r w:rsidRPr="00D9228A">
              <w:rPr>
                <w:rFonts w:ascii="Times New Roman" w:hAnsi="Times New Roman"/>
                <w:lang w:val="ru-RU" w:eastAsia="ru-RU"/>
              </w:rPr>
              <w:t>Другие медицинские организации</w:t>
            </w: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Акционерное общество "Федеральный научно-производственный центр                             "</w:t>
            </w:r>
            <w:proofErr w:type="gramStart"/>
            <w:r w:rsidRPr="00DD21BB">
              <w:rPr>
                <w:rFonts w:ascii="Times New Roman" w:hAnsi="Times New Roman"/>
                <w:lang w:val="ru-RU"/>
              </w:rPr>
              <w:t>Титан-Баррикады</w:t>
            </w:r>
            <w:proofErr w:type="gramEnd"/>
            <w:r w:rsidRPr="00DD21BB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8308E" w:rsidRPr="0048308E" w:rsidRDefault="0048308E" w:rsidP="0048308E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33. </w:t>
            </w:r>
            <w:r w:rsidRPr="0048308E">
              <w:rPr>
                <w:rFonts w:ascii="Times New Roman" w:hAnsi="Times New Roman"/>
                <w:lang w:val="ru-RU"/>
              </w:rPr>
              <w:t>Акционерное общество "Многопрофильный Медицинский Центр"</w:t>
            </w:r>
          </w:p>
        </w:tc>
        <w:tc>
          <w:tcPr>
            <w:tcW w:w="4536" w:type="dxa"/>
          </w:tcPr>
          <w:p w:rsidR="0048308E" w:rsidRPr="00135E50" w:rsidRDefault="00DD21BB" w:rsidP="0016262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23. </w:t>
            </w: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"Уральский клинический лечебно-реабилитационный центр"</w:t>
            </w: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Открытое акционерное общество "</w:t>
            </w:r>
            <w:proofErr w:type="spellStart"/>
            <w:r w:rsidRPr="00DD21BB">
              <w:rPr>
                <w:rFonts w:ascii="Times New Roman" w:hAnsi="Times New Roman"/>
                <w:lang w:val="ru-RU"/>
              </w:rPr>
              <w:t>Волгограднефтемаш</w:t>
            </w:r>
            <w:proofErr w:type="spellEnd"/>
            <w:r w:rsidRPr="00DD21BB">
              <w:rPr>
                <w:rFonts w:ascii="Times New Roman" w:hAnsi="Times New Roman"/>
                <w:lang w:val="ru-RU"/>
              </w:rPr>
              <w:t xml:space="preserve">" </w:t>
            </w:r>
          </w:p>
        </w:tc>
        <w:tc>
          <w:tcPr>
            <w:tcW w:w="4962" w:type="dxa"/>
          </w:tcPr>
          <w:p w:rsidR="0048308E" w:rsidRPr="0048308E" w:rsidRDefault="0048308E" w:rsidP="0048308E">
            <w:pPr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34. Акционерное общество Медицинское научно-производственное объединение "Клиника "Движение"</w:t>
            </w:r>
          </w:p>
        </w:tc>
        <w:tc>
          <w:tcPr>
            <w:tcW w:w="4536" w:type="dxa"/>
          </w:tcPr>
          <w:p w:rsidR="0048308E" w:rsidRPr="00167DF5" w:rsidRDefault="00DD21BB" w:rsidP="00DD21B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24. </w:t>
            </w:r>
            <w:r w:rsidRPr="0036546A">
              <w:rPr>
                <w:rFonts w:ascii="Times New Roman" w:hAnsi="Times New Roman"/>
                <w:lang w:val="ru-RU"/>
              </w:rPr>
              <w:t>Частное учреждение здравоохранения "Клиническая больница "РЖД-Медицина" города Волгоград"</w:t>
            </w: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lastRenderedPageBreak/>
              <w:t>Акционерное общество "Волжский трубный завод"</w:t>
            </w:r>
          </w:p>
        </w:tc>
        <w:tc>
          <w:tcPr>
            <w:tcW w:w="4962" w:type="dxa"/>
          </w:tcPr>
          <w:p w:rsidR="0048308E" w:rsidRPr="00175521" w:rsidRDefault="00175521" w:rsidP="00175521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35. </w:t>
            </w:r>
            <w:r w:rsidR="0048308E" w:rsidRPr="00175521">
              <w:rPr>
                <w:rFonts w:ascii="Times New Roman" w:hAnsi="Times New Roman"/>
                <w:lang w:val="ru-RU"/>
              </w:rPr>
              <w:t>Общество с ограниченной ответственностью "Многопрофильный медицинский центр "ДИАЛАЙН"</w:t>
            </w:r>
          </w:p>
        </w:tc>
        <w:tc>
          <w:tcPr>
            <w:tcW w:w="4536" w:type="dxa"/>
          </w:tcPr>
          <w:p w:rsidR="0048308E" w:rsidRPr="00DD21BB" w:rsidRDefault="0048308E" w:rsidP="00DD21BB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DD21BB">
              <w:rPr>
                <w:rFonts w:ascii="Times New Roman" w:hAnsi="Times New Roman"/>
                <w:lang w:val="ru-RU"/>
              </w:rPr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48308E" w:rsidRPr="00175521" w:rsidRDefault="00175521" w:rsidP="00175521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36. </w:t>
            </w:r>
            <w:r w:rsidR="0048308E" w:rsidRPr="00175521">
              <w:rPr>
                <w:rFonts w:ascii="Times New Roman" w:hAnsi="Times New Roman"/>
                <w:lang w:val="ru-RU"/>
              </w:rPr>
              <w:t>Общество с ограниченной ответственностью "Каспий"</w:t>
            </w:r>
          </w:p>
        </w:tc>
        <w:tc>
          <w:tcPr>
            <w:tcW w:w="4536" w:type="dxa"/>
          </w:tcPr>
          <w:p w:rsidR="0048308E" w:rsidRPr="00167DF5" w:rsidRDefault="0048308E" w:rsidP="00DD21BB">
            <w:pPr>
              <w:pStyle w:val="affa"/>
              <w:ind w:left="3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48308E" w:rsidRPr="00E00817" w:rsidRDefault="00175521" w:rsidP="00175521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37. </w:t>
            </w:r>
            <w:r w:rsidR="0048308E"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"Парус"</w:t>
            </w: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"РУСАЛ Медицинский Центр"</w:t>
            </w:r>
          </w:p>
        </w:tc>
        <w:tc>
          <w:tcPr>
            <w:tcW w:w="4962" w:type="dxa"/>
          </w:tcPr>
          <w:p w:rsidR="0048308E" w:rsidRPr="00845EF7" w:rsidRDefault="0048308E" w:rsidP="00162623">
            <w:pPr>
              <w:tabs>
                <w:tab w:val="left" w:pos="317"/>
                <w:tab w:val="left" w:pos="476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167DF5" w:rsidRDefault="0048308E" w:rsidP="00162623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DD21BB">
              <w:rPr>
                <w:rFonts w:ascii="Times New Roman" w:hAnsi="Times New Roman"/>
                <w:lang w:val="ru-RU"/>
              </w:rPr>
              <w:t>Стома</w:t>
            </w:r>
            <w:proofErr w:type="spellEnd"/>
            <w:r w:rsidRPr="00DD21BB">
              <w:rPr>
                <w:rFonts w:ascii="Times New Roman" w:hAnsi="Times New Roman"/>
                <w:lang w:val="ru-RU"/>
              </w:rPr>
              <w:t>-ВИД"</w:t>
            </w:r>
          </w:p>
        </w:tc>
        <w:tc>
          <w:tcPr>
            <w:tcW w:w="4962" w:type="dxa"/>
          </w:tcPr>
          <w:p w:rsidR="0048308E" w:rsidRPr="00B95EBC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highlight w:val="gree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DD21BB">
              <w:rPr>
                <w:rFonts w:ascii="Times New Roman" w:hAnsi="Times New Roman"/>
                <w:lang w:val="ru-RU"/>
              </w:rPr>
              <w:t>ЕвропаДент</w:t>
            </w:r>
            <w:proofErr w:type="spellEnd"/>
            <w:r w:rsidRPr="00DD21BB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"Деметра Плюс"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"Стоматологическая поликлиника "</w:t>
            </w:r>
            <w:proofErr w:type="gramStart"/>
            <w:r w:rsidRPr="00DD21BB">
              <w:rPr>
                <w:rFonts w:ascii="Times New Roman" w:hAnsi="Times New Roman"/>
                <w:lang w:val="ru-RU"/>
              </w:rPr>
              <w:t>Лазурь-Элит</w:t>
            </w:r>
            <w:proofErr w:type="gramEnd"/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"Звезда"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"ВИТА""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Академическая"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DD21BB">
              <w:rPr>
                <w:rFonts w:ascii="Times New Roman" w:hAnsi="Times New Roman"/>
                <w:lang w:val="ru-RU"/>
              </w:rPr>
              <w:t>Варикоза</w:t>
            </w:r>
            <w:proofErr w:type="spellEnd"/>
            <w:r w:rsidRPr="00DD21BB">
              <w:rPr>
                <w:rFonts w:ascii="Times New Roman" w:hAnsi="Times New Roman"/>
                <w:lang w:val="ru-RU"/>
              </w:rPr>
              <w:t xml:space="preserve">  нет Волгоград"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DD21BB">
              <w:rPr>
                <w:rFonts w:ascii="Times New Roman" w:hAnsi="Times New Roman"/>
                <w:lang w:val="ru-RU"/>
              </w:rPr>
              <w:t>Медтранс</w:t>
            </w:r>
            <w:proofErr w:type="spellEnd"/>
            <w:r w:rsidRPr="00DD21BB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"Волгоградская неотложка"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"ПЭТ-Технолоджи"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"ПЭТ-Технолоджи Диагностика"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"М-ЛАЙН"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"Сфера"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"Центр Диализа Астрахань</w:t>
            </w:r>
            <w:r w:rsidRPr="00DD21BB">
              <w:rPr>
                <w:rFonts w:ascii="Times New Roman" w:hAnsi="Times New Roman"/>
                <w:b/>
                <w:color w:val="FF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"Югра"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"Лечебный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"Сияние Волгоград"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"Волгоградский медицинский центр </w:t>
            </w:r>
            <w:proofErr w:type="spellStart"/>
            <w:r w:rsidRPr="00DD21BB">
              <w:rPr>
                <w:rFonts w:ascii="Times New Roman" w:hAnsi="Times New Roman"/>
                <w:lang w:val="ru-RU"/>
              </w:rPr>
              <w:t>эндохирургии</w:t>
            </w:r>
            <w:proofErr w:type="spellEnd"/>
            <w:r w:rsidRPr="00DD21BB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DD21BB">
              <w:rPr>
                <w:rFonts w:ascii="Times New Roman" w:hAnsi="Times New Roman"/>
                <w:lang w:val="ru-RU"/>
              </w:rPr>
              <w:t>литотрипсии</w:t>
            </w:r>
            <w:proofErr w:type="spellEnd"/>
            <w:r w:rsidRPr="00DD21BB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"Центр лазерной коррекции и микрохирургии"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"МЕДЭКО"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"Геном-Волга"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Диагностический Центр "Черноземье Регион Плюс"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"Амбулатория "Грязеводолечебница"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"ВОЛГАСФЕРА"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DD21BB">
              <w:rPr>
                <w:rFonts w:ascii="Times New Roman" w:hAnsi="Times New Roman"/>
                <w:lang w:val="ru-RU"/>
              </w:rPr>
              <w:t>Иатрос</w:t>
            </w:r>
            <w:proofErr w:type="spellEnd"/>
            <w:r w:rsidRPr="00DD21BB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"КДЛ ДОМОДЕДОВО-ТЕСТ"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"ХАВЕН"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"Медицинский центр "Дом здоровья"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"Региональная Диагностическая Лаборатория"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F96737" w:rsidTr="00DD21BB">
        <w:trPr>
          <w:cantSplit/>
          <w:trHeight w:val="359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spellStart"/>
            <w:r w:rsidRPr="00DD21BB">
              <w:rPr>
                <w:rFonts w:ascii="Times New Roman" w:hAnsi="Times New Roman"/>
                <w:lang w:val="ru-RU"/>
              </w:rPr>
              <w:t>ЛабКвест</w:t>
            </w:r>
            <w:proofErr w:type="spellEnd"/>
            <w:r w:rsidRPr="00DD21BB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DD21BB">
              <w:rPr>
                <w:rFonts w:ascii="Times New Roman" w:hAnsi="Times New Roman"/>
                <w:lang w:val="ru-RU"/>
              </w:rPr>
              <w:t>СитиМед</w:t>
            </w:r>
            <w:proofErr w:type="spellEnd"/>
            <w:r w:rsidRPr="00DD21BB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"ДИАЛИЗНЫЙ ЦЕНТР НЕФРОС-КАЛУГА"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Семья"</w:t>
            </w:r>
          </w:p>
        </w:tc>
        <w:tc>
          <w:tcPr>
            <w:tcW w:w="4962" w:type="dxa"/>
          </w:tcPr>
          <w:p w:rsidR="0048308E" w:rsidRPr="002A1FEF" w:rsidRDefault="0048308E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2A1FEF" w:rsidRDefault="0048308E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Общество с ограниченной ответственностью "Здоровая Жизнь"</w:t>
            </w:r>
          </w:p>
        </w:tc>
        <w:tc>
          <w:tcPr>
            <w:tcW w:w="4962" w:type="dxa"/>
          </w:tcPr>
          <w:p w:rsidR="0048308E" w:rsidRPr="0036546A" w:rsidRDefault="0048308E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36546A" w:rsidRDefault="0048308E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48308E" w:rsidRPr="002F5A98" w:rsidTr="001D627F">
        <w:trPr>
          <w:cantSplit/>
          <w:trHeight w:val="428"/>
        </w:trPr>
        <w:tc>
          <w:tcPr>
            <w:tcW w:w="5120" w:type="dxa"/>
          </w:tcPr>
          <w:p w:rsidR="0048308E" w:rsidRPr="00DD21BB" w:rsidRDefault="0048308E" w:rsidP="00DD21BB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D21BB">
              <w:rPr>
                <w:rFonts w:ascii="Times New Roman" w:hAnsi="Times New Roman"/>
                <w:lang w:val="ru-RU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48308E" w:rsidRPr="0036546A" w:rsidRDefault="0048308E" w:rsidP="0016262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48308E" w:rsidRPr="0036546A" w:rsidRDefault="0048308E" w:rsidP="00162623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154FA9" w:rsidRPr="00D42EFA" w:rsidRDefault="00154FA9" w:rsidP="00BD1B03">
      <w:pPr>
        <w:pStyle w:val="14"/>
        <w:spacing w:line="240" w:lineRule="exact"/>
        <w:rPr>
          <w:rFonts w:ascii="Times New Roman" w:hAnsi="Times New Roman"/>
          <w:lang w:val="ru-RU"/>
        </w:rPr>
      </w:pPr>
    </w:p>
    <w:sectPr w:rsidR="00154FA9" w:rsidRPr="00D42EFA" w:rsidSect="003F4D29">
      <w:headerReference w:type="default" r:id="rId9"/>
      <w:pgSz w:w="16838" w:h="11906" w:orient="landscape" w:code="9"/>
      <w:pgMar w:top="1258" w:right="1134" w:bottom="1276" w:left="1134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F36" w:rsidRDefault="007C5F36" w:rsidP="006B65C9">
      <w:r>
        <w:separator/>
      </w:r>
    </w:p>
  </w:endnote>
  <w:endnote w:type="continuationSeparator" w:id="0">
    <w:p w:rsidR="007C5F36" w:rsidRDefault="007C5F36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F36" w:rsidRDefault="007C5F36" w:rsidP="006B65C9">
      <w:r>
        <w:separator/>
      </w:r>
    </w:p>
  </w:footnote>
  <w:footnote w:type="continuationSeparator" w:id="0">
    <w:p w:rsidR="007C5F36" w:rsidRDefault="007C5F36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71094"/>
      <w:docPartObj>
        <w:docPartGallery w:val="Page Numbers (Top of Page)"/>
        <w:docPartUnique/>
      </w:docPartObj>
    </w:sdtPr>
    <w:sdtEndPr/>
    <w:sdtContent>
      <w:p w:rsidR="007F2827" w:rsidRDefault="0085525D">
        <w:pPr>
          <w:pStyle w:val="af2"/>
          <w:jc w:val="center"/>
        </w:pPr>
        <w:r>
          <w:fldChar w:fldCharType="begin"/>
        </w:r>
        <w:r w:rsidR="007F2827">
          <w:instrText xml:space="preserve"> PAGE   \* MERGEFORMAT </w:instrText>
        </w:r>
        <w:r>
          <w:fldChar w:fldCharType="separate"/>
        </w:r>
        <w:r w:rsidR="002F5A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DD"/>
    <w:multiLevelType w:val="hybridMultilevel"/>
    <w:tmpl w:val="8326BC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4320B"/>
    <w:multiLevelType w:val="hybridMultilevel"/>
    <w:tmpl w:val="13B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87954"/>
    <w:multiLevelType w:val="hybridMultilevel"/>
    <w:tmpl w:val="DB586A4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9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>
    <w:nsid w:val="35941DFC"/>
    <w:multiLevelType w:val="hybridMultilevel"/>
    <w:tmpl w:val="ECD67DFE"/>
    <w:lvl w:ilvl="0" w:tplc="860AAB9C">
      <w:start w:val="3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4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065E5"/>
    <w:multiLevelType w:val="hybridMultilevel"/>
    <w:tmpl w:val="95AE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C7DCC"/>
    <w:multiLevelType w:val="hybridMultilevel"/>
    <w:tmpl w:val="EF5C3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7"/>
  </w:num>
  <w:num w:numId="5">
    <w:abstractNumId w:val="8"/>
  </w:num>
  <w:num w:numId="6">
    <w:abstractNumId w:val="19"/>
  </w:num>
  <w:num w:numId="7">
    <w:abstractNumId w:val="14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5"/>
  </w:num>
  <w:num w:numId="14">
    <w:abstractNumId w:val="11"/>
  </w:num>
  <w:num w:numId="15">
    <w:abstractNumId w:val="2"/>
  </w:num>
  <w:num w:numId="16">
    <w:abstractNumId w:val="18"/>
  </w:num>
  <w:num w:numId="17">
    <w:abstractNumId w:val="16"/>
  </w:num>
  <w:num w:numId="18">
    <w:abstractNumId w:val="10"/>
  </w:num>
  <w:num w:numId="19">
    <w:abstractNumId w:val="3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A1D"/>
    <w:rsid w:val="00012AE6"/>
    <w:rsid w:val="0001482A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7C4"/>
    <w:rsid w:val="00067DD5"/>
    <w:rsid w:val="00067F2C"/>
    <w:rsid w:val="00073322"/>
    <w:rsid w:val="000740E3"/>
    <w:rsid w:val="00074C9A"/>
    <w:rsid w:val="00076343"/>
    <w:rsid w:val="0008153F"/>
    <w:rsid w:val="00082CB5"/>
    <w:rsid w:val="0008347C"/>
    <w:rsid w:val="00083B51"/>
    <w:rsid w:val="00086DAF"/>
    <w:rsid w:val="00087A7A"/>
    <w:rsid w:val="0009048C"/>
    <w:rsid w:val="00091C49"/>
    <w:rsid w:val="00093140"/>
    <w:rsid w:val="00093899"/>
    <w:rsid w:val="00095319"/>
    <w:rsid w:val="000954BE"/>
    <w:rsid w:val="00096561"/>
    <w:rsid w:val="000A051C"/>
    <w:rsid w:val="000A2D5D"/>
    <w:rsid w:val="000A3F36"/>
    <w:rsid w:val="000A6CAC"/>
    <w:rsid w:val="000A7235"/>
    <w:rsid w:val="000B001A"/>
    <w:rsid w:val="000B0F5A"/>
    <w:rsid w:val="000B23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23D7"/>
    <w:rsid w:val="000F283E"/>
    <w:rsid w:val="000F3C39"/>
    <w:rsid w:val="000F6CDC"/>
    <w:rsid w:val="00101F46"/>
    <w:rsid w:val="0010228A"/>
    <w:rsid w:val="00103849"/>
    <w:rsid w:val="00104601"/>
    <w:rsid w:val="00105E20"/>
    <w:rsid w:val="00110B96"/>
    <w:rsid w:val="00115064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31A1"/>
    <w:rsid w:val="00153BA4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552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4667"/>
    <w:rsid w:val="001B704F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215C4"/>
    <w:rsid w:val="002227A7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3B0B"/>
    <w:rsid w:val="00264397"/>
    <w:rsid w:val="002665E4"/>
    <w:rsid w:val="00267F84"/>
    <w:rsid w:val="002706CC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45B5"/>
    <w:rsid w:val="0029004B"/>
    <w:rsid w:val="00290C12"/>
    <w:rsid w:val="002929B7"/>
    <w:rsid w:val="0029428B"/>
    <w:rsid w:val="002962BA"/>
    <w:rsid w:val="002964CD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D3920"/>
    <w:rsid w:val="002D4C4C"/>
    <w:rsid w:val="002D5F2A"/>
    <w:rsid w:val="002D6B1D"/>
    <w:rsid w:val="002D7C05"/>
    <w:rsid w:val="002E2AA9"/>
    <w:rsid w:val="002E4790"/>
    <w:rsid w:val="002E66EF"/>
    <w:rsid w:val="002E6968"/>
    <w:rsid w:val="002F0611"/>
    <w:rsid w:val="002F07BB"/>
    <w:rsid w:val="002F092B"/>
    <w:rsid w:val="002F0DCE"/>
    <w:rsid w:val="002F1E71"/>
    <w:rsid w:val="002F1FFF"/>
    <w:rsid w:val="002F5A98"/>
    <w:rsid w:val="002F6DD3"/>
    <w:rsid w:val="00302FB4"/>
    <w:rsid w:val="0030413C"/>
    <w:rsid w:val="003048C7"/>
    <w:rsid w:val="00305CB0"/>
    <w:rsid w:val="00305F67"/>
    <w:rsid w:val="0030759A"/>
    <w:rsid w:val="003124FD"/>
    <w:rsid w:val="003157EC"/>
    <w:rsid w:val="00320631"/>
    <w:rsid w:val="00321126"/>
    <w:rsid w:val="003212D9"/>
    <w:rsid w:val="00321724"/>
    <w:rsid w:val="00323D26"/>
    <w:rsid w:val="0032654F"/>
    <w:rsid w:val="003306AB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68D2"/>
    <w:rsid w:val="00356BAD"/>
    <w:rsid w:val="003615C9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D0A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FF4"/>
    <w:rsid w:val="003C2295"/>
    <w:rsid w:val="003C2E4F"/>
    <w:rsid w:val="003C2E69"/>
    <w:rsid w:val="003C35A4"/>
    <w:rsid w:val="003C3B7A"/>
    <w:rsid w:val="003C630D"/>
    <w:rsid w:val="003D1F20"/>
    <w:rsid w:val="003D2F0E"/>
    <w:rsid w:val="003D4F1B"/>
    <w:rsid w:val="003E2308"/>
    <w:rsid w:val="003E33B1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156D"/>
    <w:rsid w:val="0040186F"/>
    <w:rsid w:val="00401E62"/>
    <w:rsid w:val="00402767"/>
    <w:rsid w:val="004034CC"/>
    <w:rsid w:val="00404D4F"/>
    <w:rsid w:val="0040658D"/>
    <w:rsid w:val="00407ABF"/>
    <w:rsid w:val="00411DF0"/>
    <w:rsid w:val="004149EF"/>
    <w:rsid w:val="00416051"/>
    <w:rsid w:val="00416BD2"/>
    <w:rsid w:val="00416C32"/>
    <w:rsid w:val="00417C49"/>
    <w:rsid w:val="0042016C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550"/>
    <w:rsid w:val="00455435"/>
    <w:rsid w:val="004556EE"/>
    <w:rsid w:val="004640BD"/>
    <w:rsid w:val="0046632E"/>
    <w:rsid w:val="00467140"/>
    <w:rsid w:val="00467C6F"/>
    <w:rsid w:val="00467E33"/>
    <w:rsid w:val="00474CA7"/>
    <w:rsid w:val="00476424"/>
    <w:rsid w:val="0048308E"/>
    <w:rsid w:val="00483FB9"/>
    <w:rsid w:val="0048587F"/>
    <w:rsid w:val="004873C4"/>
    <w:rsid w:val="0049351F"/>
    <w:rsid w:val="00495DDE"/>
    <w:rsid w:val="00497760"/>
    <w:rsid w:val="004A0FA5"/>
    <w:rsid w:val="004A274E"/>
    <w:rsid w:val="004A4CA3"/>
    <w:rsid w:val="004A50C1"/>
    <w:rsid w:val="004A7336"/>
    <w:rsid w:val="004A7401"/>
    <w:rsid w:val="004B0345"/>
    <w:rsid w:val="004B087D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A78"/>
    <w:rsid w:val="004C6F91"/>
    <w:rsid w:val="004D1A92"/>
    <w:rsid w:val="004D1EB8"/>
    <w:rsid w:val="004D3E10"/>
    <w:rsid w:val="004D40E8"/>
    <w:rsid w:val="004D47BD"/>
    <w:rsid w:val="004D51CC"/>
    <w:rsid w:val="004D5734"/>
    <w:rsid w:val="004D5FB9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0D1E"/>
    <w:rsid w:val="005038A4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579F"/>
    <w:rsid w:val="0054623D"/>
    <w:rsid w:val="00546288"/>
    <w:rsid w:val="00546A1A"/>
    <w:rsid w:val="00552816"/>
    <w:rsid w:val="00554BAC"/>
    <w:rsid w:val="00555595"/>
    <w:rsid w:val="00555DDB"/>
    <w:rsid w:val="00556EA4"/>
    <w:rsid w:val="00557E4D"/>
    <w:rsid w:val="00562001"/>
    <w:rsid w:val="00562364"/>
    <w:rsid w:val="005716BF"/>
    <w:rsid w:val="00572188"/>
    <w:rsid w:val="005734A3"/>
    <w:rsid w:val="005742C6"/>
    <w:rsid w:val="005769E1"/>
    <w:rsid w:val="00576DC5"/>
    <w:rsid w:val="005817AD"/>
    <w:rsid w:val="00585046"/>
    <w:rsid w:val="0058515C"/>
    <w:rsid w:val="005866DC"/>
    <w:rsid w:val="00586D27"/>
    <w:rsid w:val="00590C48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A76"/>
    <w:rsid w:val="00612241"/>
    <w:rsid w:val="00613145"/>
    <w:rsid w:val="00617A79"/>
    <w:rsid w:val="00620AD4"/>
    <w:rsid w:val="006213D0"/>
    <w:rsid w:val="006222A8"/>
    <w:rsid w:val="0062368F"/>
    <w:rsid w:val="006237DE"/>
    <w:rsid w:val="00623C02"/>
    <w:rsid w:val="00623C15"/>
    <w:rsid w:val="00625DCD"/>
    <w:rsid w:val="006270B3"/>
    <w:rsid w:val="006301F0"/>
    <w:rsid w:val="00630ECF"/>
    <w:rsid w:val="0063185D"/>
    <w:rsid w:val="00631DD6"/>
    <w:rsid w:val="00632408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65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3F2E"/>
    <w:rsid w:val="006C4080"/>
    <w:rsid w:val="006C4471"/>
    <w:rsid w:val="006C722E"/>
    <w:rsid w:val="006C7481"/>
    <w:rsid w:val="006D0DF9"/>
    <w:rsid w:val="006D0F1E"/>
    <w:rsid w:val="006D1CAC"/>
    <w:rsid w:val="006D4277"/>
    <w:rsid w:val="006D4A1F"/>
    <w:rsid w:val="006D5690"/>
    <w:rsid w:val="006E06CA"/>
    <w:rsid w:val="006E2E3A"/>
    <w:rsid w:val="006E3084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1DC2"/>
    <w:rsid w:val="00713D2F"/>
    <w:rsid w:val="0071797F"/>
    <w:rsid w:val="00721606"/>
    <w:rsid w:val="007244E4"/>
    <w:rsid w:val="00724AD2"/>
    <w:rsid w:val="0072676A"/>
    <w:rsid w:val="00726844"/>
    <w:rsid w:val="00731B98"/>
    <w:rsid w:val="00732606"/>
    <w:rsid w:val="00733752"/>
    <w:rsid w:val="00735764"/>
    <w:rsid w:val="00736957"/>
    <w:rsid w:val="00740634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5F36"/>
    <w:rsid w:val="007C7614"/>
    <w:rsid w:val="007D0ACD"/>
    <w:rsid w:val="007D39BE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7FC0"/>
    <w:rsid w:val="007F0A99"/>
    <w:rsid w:val="007F1DF3"/>
    <w:rsid w:val="007F2827"/>
    <w:rsid w:val="007F33F6"/>
    <w:rsid w:val="007F3C32"/>
    <w:rsid w:val="007F644D"/>
    <w:rsid w:val="00802448"/>
    <w:rsid w:val="008038EB"/>
    <w:rsid w:val="00803930"/>
    <w:rsid w:val="00804064"/>
    <w:rsid w:val="008051A5"/>
    <w:rsid w:val="00815773"/>
    <w:rsid w:val="008158E5"/>
    <w:rsid w:val="00822286"/>
    <w:rsid w:val="00822CDF"/>
    <w:rsid w:val="008231D5"/>
    <w:rsid w:val="00824842"/>
    <w:rsid w:val="008277B2"/>
    <w:rsid w:val="0083013A"/>
    <w:rsid w:val="0083264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5EF7"/>
    <w:rsid w:val="008464A1"/>
    <w:rsid w:val="00850112"/>
    <w:rsid w:val="00850A68"/>
    <w:rsid w:val="00851325"/>
    <w:rsid w:val="0085525D"/>
    <w:rsid w:val="00855521"/>
    <w:rsid w:val="00855FED"/>
    <w:rsid w:val="00856221"/>
    <w:rsid w:val="0086079E"/>
    <w:rsid w:val="00862B04"/>
    <w:rsid w:val="0086306E"/>
    <w:rsid w:val="00864374"/>
    <w:rsid w:val="00864D9E"/>
    <w:rsid w:val="00866DAE"/>
    <w:rsid w:val="00867D07"/>
    <w:rsid w:val="008726F5"/>
    <w:rsid w:val="00872A89"/>
    <w:rsid w:val="0087322D"/>
    <w:rsid w:val="00874AC2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A0BE2"/>
    <w:rsid w:val="008A2FA5"/>
    <w:rsid w:val="008A3003"/>
    <w:rsid w:val="008A49CF"/>
    <w:rsid w:val="008B211A"/>
    <w:rsid w:val="008B26C8"/>
    <w:rsid w:val="008B6051"/>
    <w:rsid w:val="008B798F"/>
    <w:rsid w:val="008C260C"/>
    <w:rsid w:val="008C2C17"/>
    <w:rsid w:val="008C4ACA"/>
    <w:rsid w:val="008D1380"/>
    <w:rsid w:val="008D1D2E"/>
    <w:rsid w:val="008D1DD3"/>
    <w:rsid w:val="008D447A"/>
    <w:rsid w:val="008D4516"/>
    <w:rsid w:val="008D66DC"/>
    <w:rsid w:val="008D6E18"/>
    <w:rsid w:val="008D6E51"/>
    <w:rsid w:val="008E15F1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6F55"/>
    <w:rsid w:val="00907402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05"/>
    <w:rsid w:val="00945761"/>
    <w:rsid w:val="00950991"/>
    <w:rsid w:val="00951238"/>
    <w:rsid w:val="00951300"/>
    <w:rsid w:val="00951B68"/>
    <w:rsid w:val="00952DDD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2E60"/>
    <w:rsid w:val="009B3FDD"/>
    <w:rsid w:val="009B4034"/>
    <w:rsid w:val="009B4742"/>
    <w:rsid w:val="009B60FC"/>
    <w:rsid w:val="009C0FDE"/>
    <w:rsid w:val="009C1773"/>
    <w:rsid w:val="009C2D8F"/>
    <w:rsid w:val="009C3858"/>
    <w:rsid w:val="009C5493"/>
    <w:rsid w:val="009D25AD"/>
    <w:rsid w:val="009D2B77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4D40"/>
    <w:rsid w:val="00A06D28"/>
    <w:rsid w:val="00A075DD"/>
    <w:rsid w:val="00A07C44"/>
    <w:rsid w:val="00A11D33"/>
    <w:rsid w:val="00A12177"/>
    <w:rsid w:val="00A13358"/>
    <w:rsid w:val="00A17111"/>
    <w:rsid w:val="00A22091"/>
    <w:rsid w:val="00A225F2"/>
    <w:rsid w:val="00A23857"/>
    <w:rsid w:val="00A23EF7"/>
    <w:rsid w:val="00A24BFF"/>
    <w:rsid w:val="00A25227"/>
    <w:rsid w:val="00A32495"/>
    <w:rsid w:val="00A325F1"/>
    <w:rsid w:val="00A41164"/>
    <w:rsid w:val="00A4147A"/>
    <w:rsid w:val="00A41E40"/>
    <w:rsid w:val="00A42354"/>
    <w:rsid w:val="00A43090"/>
    <w:rsid w:val="00A458C5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3C0B"/>
    <w:rsid w:val="00A65266"/>
    <w:rsid w:val="00A665F8"/>
    <w:rsid w:val="00A707E4"/>
    <w:rsid w:val="00A718DC"/>
    <w:rsid w:val="00A8054B"/>
    <w:rsid w:val="00A80A2A"/>
    <w:rsid w:val="00A84029"/>
    <w:rsid w:val="00A8438D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E43"/>
    <w:rsid w:val="00B34F38"/>
    <w:rsid w:val="00B3685B"/>
    <w:rsid w:val="00B36D57"/>
    <w:rsid w:val="00B37DCF"/>
    <w:rsid w:val="00B37EAB"/>
    <w:rsid w:val="00B402EA"/>
    <w:rsid w:val="00B43B26"/>
    <w:rsid w:val="00B44FD6"/>
    <w:rsid w:val="00B467C8"/>
    <w:rsid w:val="00B46CA1"/>
    <w:rsid w:val="00B504AA"/>
    <w:rsid w:val="00B51DC2"/>
    <w:rsid w:val="00B520A5"/>
    <w:rsid w:val="00B526EC"/>
    <w:rsid w:val="00B52A21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4EB8"/>
    <w:rsid w:val="00B76ABA"/>
    <w:rsid w:val="00B7700F"/>
    <w:rsid w:val="00B819BC"/>
    <w:rsid w:val="00B822D6"/>
    <w:rsid w:val="00B83C9A"/>
    <w:rsid w:val="00B85605"/>
    <w:rsid w:val="00B859C8"/>
    <w:rsid w:val="00B86089"/>
    <w:rsid w:val="00B86BC5"/>
    <w:rsid w:val="00B9504E"/>
    <w:rsid w:val="00B95A7E"/>
    <w:rsid w:val="00B95C15"/>
    <w:rsid w:val="00B97C72"/>
    <w:rsid w:val="00BA1A69"/>
    <w:rsid w:val="00BA258E"/>
    <w:rsid w:val="00BA275C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339F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3FBD"/>
    <w:rsid w:val="00C00A5E"/>
    <w:rsid w:val="00C00E4B"/>
    <w:rsid w:val="00C01D55"/>
    <w:rsid w:val="00C02F1B"/>
    <w:rsid w:val="00C0326E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2089"/>
    <w:rsid w:val="00C625B1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8015A"/>
    <w:rsid w:val="00C80601"/>
    <w:rsid w:val="00C81E19"/>
    <w:rsid w:val="00C833B9"/>
    <w:rsid w:val="00C871F3"/>
    <w:rsid w:val="00C87EBF"/>
    <w:rsid w:val="00C916ED"/>
    <w:rsid w:val="00C95801"/>
    <w:rsid w:val="00C95A16"/>
    <w:rsid w:val="00C95D87"/>
    <w:rsid w:val="00C96355"/>
    <w:rsid w:val="00C96E60"/>
    <w:rsid w:val="00CA035D"/>
    <w:rsid w:val="00CA0F78"/>
    <w:rsid w:val="00CA1965"/>
    <w:rsid w:val="00CA395A"/>
    <w:rsid w:val="00CA57C4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221C"/>
    <w:rsid w:val="00D065CC"/>
    <w:rsid w:val="00D10978"/>
    <w:rsid w:val="00D13406"/>
    <w:rsid w:val="00D14392"/>
    <w:rsid w:val="00D15453"/>
    <w:rsid w:val="00D16901"/>
    <w:rsid w:val="00D16A04"/>
    <w:rsid w:val="00D20254"/>
    <w:rsid w:val="00D211D9"/>
    <w:rsid w:val="00D2189A"/>
    <w:rsid w:val="00D2725B"/>
    <w:rsid w:val="00D30C2B"/>
    <w:rsid w:val="00D33291"/>
    <w:rsid w:val="00D33B67"/>
    <w:rsid w:val="00D35500"/>
    <w:rsid w:val="00D35B4F"/>
    <w:rsid w:val="00D35C81"/>
    <w:rsid w:val="00D41BB9"/>
    <w:rsid w:val="00D42EFA"/>
    <w:rsid w:val="00D45058"/>
    <w:rsid w:val="00D46AFE"/>
    <w:rsid w:val="00D47A45"/>
    <w:rsid w:val="00D51BE5"/>
    <w:rsid w:val="00D5500C"/>
    <w:rsid w:val="00D5654F"/>
    <w:rsid w:val="00D57DA8"/>
    <w:rsid w:val="00D602F9"/>
    <w:rsid w:val="00D61C04"/>
    <w:rsid w:val="00D643C9"/>
    <w:rsid w:val="00D64738"/>
    <w:rsid w:val="00D647E8"/>
    <w:rsid w:val="00D64A06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1A6E"/>
    <w:rsid w:val="00D83057"/>
    <w:rsid w:val="00D867FD"/>
    <w:rsid w:val="00D86ACA"/>
    <w:rsid w:val="00D92190"/>
    <w:rsid w:val="00D92AE9"/>
    <w:rsid w:val="00D93147"/>
    <w:rsid w:val="00D95225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205"/>
    <w:rsid w:val="00DC280A"/>
    <w:rsid w:val="00DC3828"/>
    <w:rsid w:val="00DC3A76"/>
    <w:rsid w:val="00DC3DDA"/>
    <w:rsid w:val="00DC6AA2"/>
    <w:rsid w:val="00DD0178"/>
    <w:rsid w:val="00DD1418"/>
    <w:rsid w:val="00DD21BB"/>
    <w:rsid w:val="00DD2914"/>
    <w:rsid w:val="00DD53FC"/>
    <w:rsid w:val="00DD56A6"/>
    <w:rsid w:val="00DD5F7E"/>
    <w:rsid w:val="00DD7414"/>
    <w:rsid w:val="00DD7CA6"/>
    <w:rsid w:val="00DE0E23"/>
    <w:rsid w:val="00DE2663"/>
    <w:rsid w:val="00DE70B7"/>
    <w:rsid w:val="00DF17D3"/>
    <w:rsid w:val="00DF19D0"/>
    <w:rsid w:val="00DF200D"/>
    <w:rsid w:val="00DF29F0"/>
    <w:rsid w:val="00DF539F"/>
    <w:rsid w:val="00DF566F"/>
    <w:rsid w:val="00DF5FEC"/>
    <w:rsid w:val="00DF74E4"/>
    <w:rsid w:val="00E00B9C"/>
    <w:rsid w:val="00E013E2"/>
    <w:rsid w:val="00E01D78"/>
    <w:rsid w:val="00E047E6"/>
    <w:rsid w:val="00E06762"/>
    <w:rsid w:val="00E1002E"/>
    <w:rsid w:val="00E108FC"/>
    <w:rsid w:val="00E10F3E"/>
    <w:rsid w:val="00E11F94"/>
    <w:rsid w:val="00E14D6C"/>
    <w:rsid w:val="00E16A8D"/>
    <w:rsid w:val="00E174B5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37D0"/>
    <w:rsid w:val="00E742FF"/>
    <w:rsid w:val="00E81A7E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A209B"/>
    <w:rsid w:val="00EA62BE"/>
    <w:rsid w:val="00EB01D9"/>
    <w:rsid w:val="00EB1220"/>
    <w:rsid w:val="00EB3FF2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3F1"/>
    <w:rsid w:val="00EE1A39"/>
    <w:rsid w:val="00EE49CB"/>
    <w:rsid w:val="00EE5C0A"/>
    <w:rsid w:val="00EE72C3"/>
    <w:rsid w:val="00EF24EA"/>
    <w:rsid w:val="00EF5D23"/>
    <w:rsid w:val="00F0281C"/>
    <w:rsid w:val="00F064FF"/>
    <w:rsid w:val="00F06D7B"/>
    <w:rsid w:val="00F07D7C"/>
    <w:rsid w:val="00F10D96"/>
    <w:rsid w:val="00F11A80"/>
    <w:rsid w:val="00F11FE4"/>
    <w:rsid w:val="00F120C5"/>
    <w:rsid w:val="00F13873"/>
    <w:rsid w:val="00F142B2"/>
    <w:rsid w:val="00F157E8"/>
    <w:rsid w:val="00F179F4"/>
    <w:rsid w:val="00F17CF2"/>
    <w:rsid w:val="00F21A56"/>
    <w:rsid w:val="00F22996"/>
    <w:rsid w:val="00F2370E"/>
    <w:rsid w:val="00F24FC0"/>
    <w:rsid w:val="00F266EA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287C"/>
    <w:rsid w:val="00F56676"/>
    <w:rsid w:val="00F569F0"/>
    <w:rsid w:val="00F57436"/>
    <w:rsid w:val="00F60DBA"/>
    <w:rsid w:val="00F6334A"/>
    <w:rsid w:val="00F6437F"/>
    <w:rsid w:val="00F643FB"/>
    <w:rsid w:val="00F64CE6"/>
    <w:rsid w:val="00F6644A"/>
    <w:rsid w:val="00F66585"/>
    <w:rsid w:val="00F72EBF"/>
    <w:rsid w:val="00F736FA"/>
    <w:rsid w:val="00F73E2D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6737"/>
    <w:rsid w:val="00F973DB"/>
    <w:rsid w:val="00FA10BE"/>
    <w:rsid w:val="00FA6AD5"/>
    <w:rsid w:val="00FA6FAA"/>
    <w:rsid w:val="00FA6FEA"/>
    <w:rsid w:val="00FB0CD5"/>
    <w:rsid w:val="00FB234E"/>
    <w:rsid w:val="00FB4248"/>
    <w:rsid w:val="00FB4566"/>
    <w:rsid w:val="00FB48CA"/>
    <w:rsid w:val="00FB5F98"/>
    <w:rsid w:val="00FB637A"/>
    <w:rsid w:val="00FC02C1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1674"/>
    <w:rsid w:val="00FE169E"/>
    <w:rsid w:val="00FE31F6"/>
    <w:rsid w:val="00FE4D4E"/>
    <w:rsid w:val="00FE5C32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4C7BA-E4BA-4F76-B08F-9FB0CEFF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181</TotalTime>
  <Pages>19</Pages>
  <Words>2678</Words>
  <Characters>15266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Ирина А. Волохова</cp:lastModifiedBy>
  <cp:revision>43</cp:revision>
  <cp:lastPrinted>2018-12-06T06:03:00Z</cp:lastPrinted>
  <dcterms:created xsi:type="dcterms:W3CDTF">2017-12-19T06:15:00Z</dcterms:created>
  <dcterms:modified xsi:type="dcterms:W3CDTF">2019-12-02T05:58:00Z</dcterms:modified>
</cp:coreProperties>
</file>